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4B071" w14:textId="77777777" w:rsidR="00D4087F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Obrazec zavarovanje za odpravo napak v garancijskem roku po EPGP-758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D3C20" w14:textId="77777777" w:rsidR="003A4511" w:rsidRDefault="003A4511">
      <w:r>
        <w:separator/>
      </w:r>
    </w:p>
  </w:endnote>
  <w:endnote w:type="continuationSeparator" w:id="0">
    <w:p w14:paraId="7ACE5383" w14:textId="77777777" w:rsidR="003A4511" w:rsidRDefault="003A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135BD" w14:textId="77777777" w:rsidR="003A4511" w:rsidRDefault="003A4511">
      <w:r>
        <w:separator/>
      </w:r>
    </w:p>
  </w:footnote>
  <w:footnote w:type="continuationSeparator" w:id="0">
    <w:p w14:paraId="3B5B2439" w14:textId="77777777" w:rsidR="003A4511" w:rsidRDefault="003A4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440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Ajda Kostanjšek</cp:lastModifiedBy>
  <cp:revision>2</cp:revision>
  <cp:lastPrinted>2013-01-10T11:20:00Z</cp:lastPrinted>
  <dcterms:created xsi:type="dcterms:W3CDTF">2022-02-11T11:28:00Z</dcterms:created>
  <dcterms:modified xsi:type="dcterms:W3CDTF">2022-02-11T11:28:00Z</dcterms:modified>
</cp:coreProperties>
</file>